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01E21" w14:textId="1A1FC31F" w:rsidR="00BA00AB" w:rsidRDefault="0044121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SCHEREFF</w:t>
      </w:r>
      <w:r>
        <w:rPr>
          <w:rFonts w:ascii="Times New Roman" w:hAnsi="Times New Roman" w:cs="Times New Roman"/>
          <w:sz w:val="24"/>
          <w:szCs w:val="24"/>
        </w:rPr>
        <w:t xml:space="preserve">       (fl.1478-9)</w:t>
      </w:r>
    </w:p>
    <w:p w14:paraId="4F8D2F5D" w14:textId="01170C63" w:rsidR="00441216" w:rsidRDefault="0044121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6C42D5C7" w14:textId="5B102CC0" w:rsidR="00441216" w:rsidRDefault="0044121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91B811" w14:textId="6F4F1062" w:rsidR="00441216" w:rsidRDefault="0044121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345FE2" w14:textId="447929A8" w:rsidR="00441216" w:rsidRDefault="0044121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1478-9</w:t>
      </w:r>
      <w:r>
        <w:rPr>
          <w:rFonts w:ascii="Times New Roman" w:hAnsi="Times New Roman" w:cs="Times New Roman"/>
          <w:sz w:val="24"/>
          <w:szCs w:val="24"/>
        </w:rPr>
        <w:tab/>
        <w:t>He occurs in the Burgess’ Rolls.</w:t>
      </w:r>
    </w:p>
    <w:p w14:paraId="29C7BCF4" w14:textId="77777777" w:rsidR="00441216" w:rsidRDefault="00441216" w:rsidP="004412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(“The Northern Genealogist” for 1885 ed. A. Gibbons, F.S.A. </w:t>
      </w:r>
    </w:p>
    <w:p w14:paraId="773FDE45" w14:textId="5E1D63E4" w:rsidR="00441216" w:rsidRDefault="00441216" w:rsidP="0044121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published in York by J.Simpson p.72)</w:t>
      </w:r>
    </w:p>
    <w:p w14:paraId="288E0137" w14:textId="6AD15738" w:rsidR="00441216" w:rsidRDefault="00441216" w:rsidP="004412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0C010B" w14:textId="7390ED04" w:rsidR="00441216" w:rsidRDefault="00441216" w:rsidP="004412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E1B38F" w14:textId="0C282599" w:rsidR="00441216" w:rsidRPr="00441216" w:rsidRDefault="00441216" w:rsidP="004412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January 2022</w:t>
      </w:r>
    </w:p>
    <w:sectPr w:rsidR="00441216" w:rsidRPr="004412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88E90" w14:textId="77777777" w:rsidR="00441216" w:rsidRDefault="00441216" w:rsidP="009139A6">
      <w:r>
        <w:separator/>
      </w:r>
    </w:p>
  </w:endnote>
  <w:endnote w:type="continuationSeparator" w:id="0">
    <w:p w14:paraId="34A88BCF" w14:textId="77777777" w:rsidR="00441216" w:rsidRDefault="004412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9DF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C0FD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511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0C157" w14:textId="77777777" w:rsidR="00441216" w:rsidRDefault="00441216" w:rsidP="009139A6">
      <w:r>
        <w:separator/>
      </w:r>
    </w:p>
  </w:footnote>
  <w:footnote w:type="continuationSeparator" w:id="0">
    <w:p w14:paraId="2F5B0F70" w14:textId="77777777" w:rsidR="00441216" w:rsidRDefault="004412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D0E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5DF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062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216"/>
    <w:rsid w:val="000666E0"/>
    <w:rsid w:val="002510B7"/>
    <w:rsid w:val="0044121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7977E"/>
  <w15:chartTrackingRefBased/>
  <w15:docId w15:val="{F5930522-6500-4C9C-BAB5-273D9C344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2022-01-06T10:57:00Z</dcterms:created>
  <dcterms:modified xsi:type="dcterms:W3CDTF">2022-01-06T10:59:00Z</dcterms:modified>
</cp:coreProperties>
</file>